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962923">
            <w:r>
              <w:t>Mahmudiye Atçılık Meslek Yüksekokulu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>
            <w:r>
              <w:t xml:space="preserve"> </w:t>
            </w:r>
            <w:r w:rsidR="00962923">
              <w:t>Bitkisel ve Hayvansal Üretim Bölümü / Atçılık ve Antrenörlük Programı</w:t>
            </w:r>
          </w:p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281287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437AB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37A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385EEB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A327D5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1E37E9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385E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6350" t="8890" r="10795" b="10160"/>
                      <wp:wrapNone/>
                      <wp:docPr id="17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3EF98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P5xM3XfAAAABgEAAA8AAABkcnMvZG93&#10;bnJldi54bWxMjl1LwzAYhe8F/0N4BW/Glrra1dW+HSLIQBjObd5nTWzLmjc1ST/898YrvTycw3Oe&#10;fDPplg3KusYQwt0iAqaoNLKhCuF0fJk/AHNekBStIYXwrRxsiuurXGTSjPSuhoOvWICQywRC7X2X&#10;ce7KWmnhFqZTFLpPY7XwIdqKSyvGANctX0bRimvRUHioRaeea1VeDr1GmJ22xz697Lc7+xV/vL51&#10;YzLM9oi3N9PTIzCvJv83hl/9oA5FcDqbnqRjLUKyTsISIb0HFuo0joGdEZbRGniR8//6xQ8A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/nEzdd8AAAAG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6985" t="9525" r="10160" b="952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17511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JGB+G3fAAAACAEAAA8AAABkcnMvZG93&#10;bnJldi54bWxMj19LwzAUxd8Fv0O4gi9jS1vp3GrTIYIMBNnc5nvWXNuyJqlJ+sdv792Tvt3DOZz7&#10;O/lm0i0b0PnGGgHxIgKGprSqMZWA0/F1vgLmgzRKttaggB/0sClub3KZKTuaDxwOoWJUYnwmBdQh&#10;dBnnvqxRS7+wHRryvqzTMpB0FVdOjlSuW55E0ZJr2Rj6UMsOX2osL4deC5idtsf+8bLfvrvvh8+3&#10;XTemw2wvxP3d9PwELOAU/sJwxSd0KIjpbHujPGtJx0lMUQFLmnT1k3QN7EzHOgVe5Pz/gOIX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kYH4bd8AAAAI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11430" t="5715" r="5715" b="1333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545A2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5EEB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1E37E9" w:rsidTr="001E37E9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Pr="001E37E9" w:rsidRDefault="001E37E9" w:rsidP="001E37E9">
            <w:pPr>
              <w:rPr>
                <w:rFonts w:ascii="Times New Roman" w:hAnsi="Times New Roman"/>
                <w:sz w:val="20"/>
              </w:rPr>
            </w:pPr>
            <w:r w:rsidRPr="001E37E9">
              <w:rPr>
                <w:rFonts w:ascii="Times New Roman" w:hAnsi="Times New Roman"/>
                <w:sz w:val="20"/>
              </w:rPr>
              <w:t>TEMEL BİLGİSAYAR BİLİMLERİ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1E37E9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Pr="001E37E9" w:rsidRDefault="001E37E9" w:rsidP="001E37E9">
            <w:pPr>
              <w:rPr>
                <w:rFonts w:ascii="Times New Roman" w:hAnsi="Times New Roman"/>
                <w:sz w:val="20"/>
              </w:rPr>
            </w:pPr>
            <w:r w:rsidRPr="001E37E9">
              <w:rPr>
                <w:rFonts w:ascii="Times New Roman" w:hAnsi="Times New Roman"/>
                <w:sz w:val="20"/>
              </w:rPr>
              <w:t>TEMEL BİLGİSAYAR BİLİMLERİ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E37E9" w:rsidRDefault="001E37E9">
            <w:r w:rsidRPr="00504AB0">
              <w:rPr>
                <w:b/>
                <w:sz w:val="18"/>
                <w:szCs w:val="18"/>
              </w:rPr>
              <w:t>Kısaltılmış Türkçe Ad</w:t>
            </w:r>
            <w:r>
              <w:t xml:space="preserve">  </w:t>
            </w:r>
            <w:r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1E37E9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Pr="001E37E9" w:rsidRDefault="001E37E9" w:rsidP="001E37E9">
            <w:pPr>
              <w:rPr>
                <w:rFonts w:ascii="Times New Roman" w:hAnsi="Times New Roman"/>
                <w:sz w:val="20"/>
              </w:rPr>
            </w:pPr>
            <w:r w:rsidRPr="001E37E9">
              <w:rPr>
                <w:rFonts w:ascii="Times New Roman" w:hAnsi="Times New Roman"/>
                <w:sz w:val="20"/>
              </w:rPr>
              <w:t>TEMEL BİLGİSAYAR BİLİMLERİ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E37E9" w:rsidRDefault="001E37E9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  </w:t>
            </w:r>
            <w:r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 w:rsidP="00385EEB">
            <w:r w:rsidRPr="001E37E9">
              <w:t>BASIC COMPUTER SCIENCES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E37E9" w:rsidRDefault="001E37E9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>
            <w:r w:rsidRPr="001E37E9">
              <w:t>BASIC COMPUTER SCIENCES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  <w:tr w:rsidR="001E37E9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37E9" w:rsidRDefault="001E37E9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7E9" w:rsidRDefault="001E37E9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385EEB">
            <w:pPr>
              <w:jc w:val="center"/>
            </w:pPr>
            <w:r>
              <w:t>X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1E37E9">
        <w:trPr>
          <w:cantSplit/>
          <w:trHeight w:val="269"/>
        </w:trPr>
        <w:tc>
          <w:tcPr>
            <w:tcW w:w="6790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942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1E37E9" w:rsidTr="001E37E9">
        <w:trPr>
          <w:cantSplit/>
          <w:trHeight w:val="542"/>
        </w:trPr>
        <w:tc>
          <w:tcPr>
            <w:tcW w:w="1193" w:type="dxa"/>
            <w:tcBorders>
              <w:right w:val="nil"/>
            </w:tcBorders>
            <w:shd w:val="pct15" w:color="000000" w:fill="FFFFFF"/>
            <w:vAlign w:val="center"/>
          </w:tcPr>
          <w:p w:rsidR="001E37E9" w:rsidRPr="00D439B4" w:rsidRDefault="001E37E9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Pr="00D439B4">
              <w:rPr>
                <w:b/>
              </w:rPr>
              <w:t>nceki Dersin Kodu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7E9" w:rsidRDefault="001E37E9" w:rsidP="00CF241C">
            <w:r>
              <w:rPr>
                <w:sz w:val="14"/>
              </w:rPr>
              <w:t xml:space="preserve"> </w:t>
            </w:r>
            <w:r>
              <w:rPr>
                <w:rFonts w:ascii="Helvetica" w:hAnsi="Helvetica"/>
                <w:color w:val="333333"/>
                <w:shd w:val="clear" w:color="auto" w:fill="FFFFFF"/>
              </w:rPr>
              <w:t>231312009</w:t>
            </w:r>
          </w:p>
        </w:tc>
        <w:tc>
          <w:tcPr>
            <w:tcW w:w="1284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1E37E9" w:rsidRPr="00D439B4" w:rsidRDefault="001E37E9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137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E37E9" w:rsidRPr="001E37E9" w:rsidRDefault="001E37E9" w:rsidP="001E37E9">
            <w:pPr>
              <w:rPr>
                <w:rFonts w:ascii="Times New Roman" w:hAnsi="Times New Roman"/>
                <w:sz w:val="20"/>
              </w:rPr>
            </w:pPr>
            <w:r w:rsidRPr="001E37E9">
              <w:rPr>
                <w:rFonts w:ascii="Times New Roman" w:hAnsi="Times New Roman"/>
                <w:sz w:val="20"/>
              </w:rPr>
              <w:t>TEMEL BİLGİSAYAR BİLİMLERİ</w:t>
            </w:r>
          </w:p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281287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9500D9" w:rsidP="00CF241C">
            <w:r>
              <w:t>40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385EEB" w:rsidP="00CF241C">
            <w:r>
              <w:t>40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Pr="00B04F64" w:rsidRDefault="001E37E9" w:rsidP="001E37E9">
            <w:pPr>
              <w:jc w:val="both"/>
              <w:rPr>
                <w:sz w:val="20"/>
              </w:rPr>
            </w:pPr>
            <w:r w:rsidRPr="00A31F9A">
              <w:rPr>
                <w:rFonts w:ascii="Times New Roman" w:hAnsi="Times New Roman"/>
                <w:sz w:val="20"/>
              </w:rPr>
              <w:t>Bilgisayarın işleyişini kavrayabilme, Windows işletim sisteminde temel işlevleri yapabilme, ofis programlarını temel düzeyde kullanabilme</w:t>
            </w:r>
            <w:r>
              <w:rPr>
                <w:rFonts w:ascii="Times New Roman" w:hAnsi="Times New Roman"/>
                <w:sz w:val="20"/>
              </w:rPr>
              <w:t>leri için.</w:t>
            </w: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441221">
            <w:r>
              <w:t>Teorik ders ile birlikte video gösterimi yapılarak derslikte</w:t>
            </w:r>
            <w:r w:rsidR="009500D9">
              <w:t xml:space="preserve"> organize edilecektir.</w:t>
            </w:r>
          </w:p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9500D9">
            <w:r>
              <w:t>Bilgisayar ve projeksiyon cihazı gereksinimi bulunmaktadır.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7F58CB"/>
          <w:p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16FDB" w:rsidRDefault="00E16FDB"/>
        </w:tc>
        <w:tc>
          <w:tcPr>
            <w:tcW w:w="3470" w:type="dxa"/>
            <w:shd w:val="clear" w:color="auto" w:fill="auto"/>
            <w:vAlign w:val="center"/>
          </w:tcPr>
          <w:p w:rsidR="00E16FDB" w:rsidRPr="00154C86" w:rsidRDefault="00E16FDB"/>
        </w:tc>
        <w:tc>
          <w:tcPr>
            <w:tcW w:w="1442" w:type="dxa"/>
            <w:shd w:val="clear" w:color="auto" w:fill="auto"/>
            <w:vAlign w:val="center"/>
          </w:tcPr>
          <w:p w:rsidR="00E16FDB" w:rsidRDefault="00E16FDB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16FDB" w:rsidRPr="000B2885" w:rsidRDefault="00E16FDB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16FDB" w:rsidRPr="000B2885" w:rsidRDefault="00E16FDB" w:rsidP="001C043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3C72CB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0B2885" w:rsidRDefault="00EE0036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Pr="000B2885" w:rsidRDefault="00EE0036" w:rsidP="00EE003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5774D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4D2264" w:rsidRDefault="00EE0036" w:rsidP="002F4588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Pr="005D3FAC" w:rsidRDefault="000B2885" w:rsidP="00F659D1">
            <w:r>
              <w:t>Öğr.Gör.Dr.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0B2885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0B2885" w:rsidRDefault="000B2885" w:rsidP="00F659D1"/>
        </w:tc>
        <w:tc>
          <w:tcPr>
            <w:tcW w:w="2177" w:type="dxa"/>
            <w:shd w:val="clear" w:color="auto" w:fill="auto"/>
            <w:vAlign w:val="center"/>
          </w:tcPr>
          <w:p w:rsidR="000B2885" w:rsidRPr="001C043F" w:rsidRDefault="000B2885" w:rsidP="00F659D1">
            <w:pPr>
              <w:rPr>
                <w:sz w:val="20"/>
              </w:rPr>
            </w:pPr>
          </w:p>
        </w:tc>
      </w:tr>
      <w:tr w:rsidR="002930D9" w:rsidRPr="001C043F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0B2885" w:rsidP="00E65A3B">
            <w:pPr>
              <w:rPr>
                <w:sz w:val="20"/>
              </w:rPr>
            </w:pPr>
            <w:r>
              <w:t>Öğr.Gör.Dr.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8890" t="8890" r="10160" b="1016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7E9" w:rsidRDefault="001E37E9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">
                      <v:path arrowok="t"/>
                      <v:textbox>
                        <w:txbxContent>
                          <w:p w:rsidR="001E37E9" w:rsidRDefault="001E37E9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7E9" w:rsidRPr="00710C65" w:rsidRDefault="001E37E9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yEC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">
                      <v:path arrowok="t"/>
                      <v:textbox>
                        <w:txbxContent>
                          <w:p w:rsidR="001E37E9" w:rsidRPr="00710C65" w:rsidRDefault="001E37E9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7E9" w:rsidRPr="00710C65" w:rsidRDefault="001E37E9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IOKnDE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1E37E9" w:rsidRPr="00710C65" w:rsidRDefault="001E37E9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13970" t="11430" r="5080" b="762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7E9" w:rsidRDefault="001E37E9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oA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">
                      <v:path arrowok="t"/>
                      <v:textbox>
                        <w:txbxContent>
                          <w:p w:rsidR="001E37E9" w:rsidRDefault="001E37E9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7E9" w:rsidRPr="00710C65" w:rsidRDefault="001E37E9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PrDw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">
                      <v:path arrowok="t"/>
                      <v:textbox>
                        <w:txbxContent>
                          <w:p w:rsidR="001E37E9" w:rsidRPr="00710C65" w:rsidRDefault="001E37E9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E37E9" w:rsidRPr="00710C65" w:rsidRDefault="001E37E9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CBpxdo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1E37E9" w:rsidRPr="00710C65" w:rsidRDefault="001E37E9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7116E" w:rsidRDefault="00C7116E">
      <w:r>
        <w:separator/>
      </w:r>
    </w:p>
  </w:endnote>
  <w:endnote w:type="continuationSeparator" w:id="0">
    <w:p w:rsidR="00C7116E" w:rsidRDefault="00C7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7116E" w:rsidRDefault="00C7116E">
      <w:r>
        <w:separator/>
      </w:r>
    </w:p>
  </w:footnote>
  <w:footnote w:type="continuationSeparator" w:id="0">
    <w:p w:rsidR="00C7116E" w:rsidRDefault="00C71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E37E9" w:rsidRPr="00953987" w:rsidRDefault="001E37E9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>
      <w:rPr>
        <w:rStyle w:val="SayfaNumaras"/>
      </w:rPr>
      <w:fldChar w:fldCharType="separate"/>
    </w:r>
    <w:r w:rsidR="00281287">
      <w:rPr>
        <w:rStyle w:val="SayfaNumaras"/>
        <w:noProof/>
      </w:rPr>
      <w:t>- 1 -</w:t>
    </w:r>
    <w:r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2.75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64669">
    <w:abstractNumId w:val="2"/>
  </w:num>
  <w:num w:numId="2" w16cid:durableId="1180777259">
    <w:abstractNumId w:val="1"/>
  </w:num>
  <w:num w:numId="3" w16cid:durableId="50417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6BE"/>
    <w:rsid w:val="00053FCE"/>
    <w:rsid w:val="000770A6"/>
    <w:rsid w:val="00083F5B"/>
    <w:rsid w:val="000854EF"/>
    <w:rsid w:val="00091EE2"/>
    <w:rsid w:val="00095E42"/>
    <w:rsid w:val="000A2239"/>
    <w:rsid w:val="000B2813"/>
    <w:rsid w:val="000B2885"/>
    <w:rsid w:val="000B7581"/>
    <w:rsid w:val="000E3CFA"/>
    <w:rsid w:val="0010119B"/>
    <w:rsid w:val="00112FBC"/>
    <w:rsid w:val="00122D38"/>
    <w:rsid w:val="00130F7E"/>
    <w:rsid w:val="00135AA9"/>
    <w:rsid w:val="0015238B"/>
    <w:rsid w:val="00154C86"/>
    <w:rsid w:val="0016044C"/>
    <w:rsid w:val="001B4D41"/>
    <w:rsid w:val="001C043F"/>
    <w:rsid w:val="001C3C69"/>
    <w:rsid w:val="001C6B63"/>
    <w:rsid w:val="001D15A3"/>
    <w:rsid w:val="001E37E9"/>
    <w:rsid w:val="001E642B"/>
    <w:rsid w:val="0025461B"/>
    <w:rsid w:val="002572D5"/>
    <w:rsid w:val="0026675D"/>
    <w:rsid w:val="0027066A"/>
    <w:rsid w:val="00273C68"/>
    <w:rsid w:val="00275035"/>
    <w:rsid w:val="00280FAB"/>
    <w:rsid w:val="00281287"/>
    <w:rsid w:val="00291C0B"/>
    <w:rsid w:val="00291FD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5EEB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37AB1"/>
    <w:rsid w:val="004400A0"/>
    <w:rsid w:val="00441221"/>
    <w:rsid w:val="00454651"/>
    <w:rsid w:val="00471139"/>
    <w:rsid w:val="00480F0E"/>
    <w:rsid w:val="004845EE"/>
    <w:rsid w:val="004A6695"/>
    <w:rsid w:val="004D2264"/>
    <w:rsid w:val="004F71E9"/>
    <w:rsid w:val="00500BDD"/>
    <w:rsid w:val="00504AB0"/>
    <w:rsid w:val="0050626F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7F6"/>
    <w:rsid w:val="0062587C"/>
    <w:rsid w:val="006259D1"/>
    <w:rsid w:val="00633246"/>
    <w:rsid w:val="0063410A"/>
    <w:rsid w:val="006406FC"/>
    <w:rsid w:val="00652723"/>
    <w:rsid w:val="00671AD4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72B1A"/>
    <w:rsid w:val="008E7409"/>
    <w:rsid w:val="008E772D"/>
    <w:rsid w:val="008F0219"/>
    <w:rsid w:val="0091147F"/>
    <w:rsid w:val="00914D51"/>
    <w:rsid w:val="00915185"/>
    <w:rsid w:val="00925428"/>
    <w:rsid w:val="009500CB"/>
    <w:rsid w:val="009500D9"/>
    <w:rsid w:val="00953987"/>
    <w:rsid w:val="00962923"/>
    <w:rsid w:val="00962CFB"/>
    <w:rsid w:val="009731F9"/>
    <w:rsid w:val="00973558"/>
    <w:rsid w:val="00976D7A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327D5"/>
    <w:rsid w:val="00A7592D"/>
    <w:rsid w:val="00A80DFE"/>
    <w:rsid w:val="00A82E6B"/>
    <w:rsid w:val="00AA721F"/>
    <w:rsid w:val="00AC11DA"/>
    <w:rsid w:val="00B04F64"/>
    <w:rsid w:val="00B13C14"/>
    <w:rsid w:val="00B16178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64D8D"/>
    <w:rsid w:val="00C66A21"/>
    <w:rsid w:val="00C7116E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840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1182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6DB10BC"/>
  <w15:docId w15:val="{1DA8E108-7B58-48D3-BDBD-D9D69D4A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E2DD7-52A5-4A14-B100-2996B2F8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1</TotalTime>
  <Pages>1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creator>TuncayEge</dc:creator>
  <cp:lastModifiedBy>Administrator</cp:lastModifiedBy>
  <cp:revision>5</cp:revision>
  <cp:lastPrinted>2005-07-08T14:54:00Z</cp:lastPrinted>
  <dcterms:created xsi:type="dcterms:W3CDTF">2024-07-22T13:44:00Z</dcterms:created>
  <dcterms:modified xsi:type="dcterms:W3CDTF">2024-07-29T18:10:00Z</dcterms:modified>
</cp:coreProperties>
</file>